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CE1" w:rsidRDefault="00236CE1" w:rsidP="00C0221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2249" w:type="dxa"/>
        <w:tblInd w:w="-106" w:type="dxa"/>
        <w:tblLook w:val="00A0"/>
      </w:tblPr>
      <w:tblGrid>
        <w:gridCol w:w="4611"/>
        <w:gridCol w:w="7638"/>
      </w:tblGrid>
      <w:tr w:rsidR="00236CE1" w:rsidTr="009B3EA8">
        <w:tc>
          <w:tcPr>
            <w:tcW w:w="4611" w:type="dxa"/>
          </w:tcPr>
          <w:p w:rsidR="00236CE1" w:rsidRDefault="00236C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Принято </w:t>
            </w:r>
          </w:p>
          <w:p w:rsidR="00236CE1" w:rsidRDefault="00236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педагогическим советом</w:t>
            </w:r>
          </w:p>
          <w:p w:rsidR="00236CE1" w:rsidRDefault="00236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______</w:t>
            </w:r>
          </w:p>
          <w:p w:rsidR="00236CE1" w:rsidRDefault="00236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«_____»_____________ 20___г.</w:t>
            </w:r>
          </w:p>
          <w:p w:rsidR="00236CE1" w:rsidRPr="009B3EA8" w:rsidRDefault="00236C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36CE1" w:rsidRDefault="00236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E1" w:rsidRDefault="00236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8" w:type="dxa"/>
          </w:tcPr>
          <w:p w:rsidR="00236CE1" w:rsidRDefault="00236CE1" w:rsidP="009B3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Утверждаю</w:t>
            </w:r>
          </w:p>
          <w:p w:rsidR="00236CE1" w:rsidRDefault="00236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Заведующий МБДОУ</w:t>
            </w:r>
          </w:p>
          <w:p w:rsidR="00236CE1" w:rsidRDefault="00236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«Татарско-Елтанский детский сад» </w:t>
            </w:r>
          </w:p>
          <w:p w:rsidR="00236CE1" w:rsidRDefault="00236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Чистопольского муниципального района</w:t>
            </w:r>
          </w:p>
          <w:p w:rsidR="00236CE1" w:rsidRDefault="00236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Республики Татарстан</w:t>
            </w:r>
          </w:p>
          <w:p w:rsidR="00236CE1" w:rsidRDefault="00236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_________Г.Ш.Нармурадова</w:t>
            </w:r>
          </w:p>
          <w:p w:rsidR="00236CE1" w:rsidRDefault="00236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Введено в действие приказом</w:t>
            </w:r>
          </w:p>
          <w:p w:rsidR="00236CE1" w:rsidRDefault="00236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№ ___ от «_____»__________20___г.</w:t>
            </w:r>
          </w:p>
        </w:tc>
      </w:tr>
    </w:tbl>
    <w:p w:rsidR="00236CE1" w:rsidRDefault="00236CE1" w:rsidP="00C0221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36CE1" w:rsidRDefault="00236CE1" w:rsidP="00C0221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</w:t>
      </w:r>
    </w:p>
    <w:p w:rsidR="00236CE1" w:rsidRPr="00C02210" w:rsidRDefault="00236CE1" w:rsidP="00C0221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36CE1" w:rsidRPr="009B3EA8" w:rsidRDefault="00236CE1" w:rsidP="009B3EA8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       </w:t>
      </w:r>
      <w:r w:rsidRPr="009B3EA8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>Положение</w:t>
      </w:r>
      <w:r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Pr="009B3EA8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о порядке формирования, ведения и хранении   </w:t>
      </w:r>
      <w:r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                     </w:t>
      </w:r>
      <w:r w:rsidRPr="009B3EA8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                  </w:t>
      </w:r>
      <w:r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Pr="009B3E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личных дел воспитанников</w:t>
      </w:r>
      <w:r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Pr="009B3EA8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Pr="009B3E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Муниципального бюджетного дошкольного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</w:t>
      </w:r>
      <w:r w:rsidRPr="009B3E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образовательного учреждения</w:t>
      </w:r>
      <w:r w:rsidRPr="009B3EA8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>«Татарско-Елтанский детский сад»</w:t>
      </w:r>
      <w:r w:rsidRPr="009B3EA8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Pr="009B3E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Чистопольского муниципального района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Республики Татарстан</w:t>
      </w:r>
      <w:r w:rsidRPr="009B3E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36CE1" w:rsidRPr="00C02210" w:rsidRDefault="00236CE1" w:rsidP="00DD6B01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36CE1" w:rsidRPr="00C02210" w:rsidRDefault="00236CE1" w:rsidP="00C0221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0221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236CE1" w:rsidRDefault="00236CE1" w:rsidP="00C02210">
      <w:pPr>
        <w:pStyle w:val="6"/>
      </w:pPr>
      <w:r>
        <w:t>1.1. Настоящий Порядок формирования, ведения и хранения личных дел воспитанников (далее - Порядок) муниципального бюджетного дошкольного образовательного учреждения «Детский сад общеразвивающего вида № 37» (далее - МБДОУ) определяет требования по оформлению, заполнению (ведению) и хранению личных дел воспитанников, а также регламентирует этапы и последовательность работы сотрудников МБДОУ с личными делами воспитанников.</w:t>
      </w:r>
    </w:p>
    <w:p w:rsidR="00236CE1" w:rsidRDefault="00236CE1" w:rsidP="00C02210">
      <w:pPr>
        <w:pStyle w:val="6"/>
      </w:pPr>
      <w:r>
        <w:t>1.2. Настоящий Порядок разработан в соответствии с:</w:t>
      </w:r>
    </w:p>
    <w:p w:rsidR="00236CE1" w:rsidRDefault="00236CE1" w:rsidP="00C02210">
      <w:pPr>
        <w:pStyle w:val="6"/>
      </w:pPr>
      <w:r>
        <w:t>-      Федеральным законом от 29.12.2012 года № 273-ФЗ «Об образовании в Российской Федерации»;</w:t>
      </w:r>
    </w:p>
    <w:p w:rsidR="00236CE1" w:rsidRDefault="00236CE1" w:rsidP="00C02210">
      <w:pPr>
        <w:pStyle w:val="6"/>
      </w:pPr>
      <w:r>
        <w:t>-      Федеральным законом от 27 июля 2006 года № 152-ФЗ «О персональных данных»;</w:t>
      </w:r>
    </w:p>
    <w:p w:rsidR="00236CE1" w:rsidRDefault="00236CE1" w:rsidP="00C02210">
      <w:pPr>
        <w:pStyle w:val="6"/>
      </w:pPr>
      <w:r>
        <w:t>-     Приказом Министерства образования и науки Российской Федерации от 30 августа 2013 г. № 1014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образования»;</w:t>
      </w:r>
    </w:p>
    <w:p w:rsidR="00236CE1" w:rsidRDefault="00236CE1" w:rsidP="00C02210">
      <w:pPr>
        <w:pStyle w:val="6"/>
      </w:pPr>
      <w:r>
        <w:t>-      Приказом Министерства образования и науки Российской Федерации от 8 апреля 2014 г. № 293 «Об утверждении Порядка приема на обучение по образовательным программам дошкольного образования»;</w:t>
      </w:r>
    </w:p>
    <w:p w:rsidR="00236CE1" w:rsidRDefault="00236CE1" w:rsidP="00C02210">
      <w:pPr>
        <w:pStyle w:val="6"/>
      </w:pPr>
      <w:r>
        <w:t>-         Правилами приема детей в муниципальное бюджетное дошкольное образовательное учреждение «Татарско-Елтанский детский сад» Чистопольского муниципального района Республики Татарстан.</w:t>
      </w:r>
    </w:p>
    <w:p w:rsidR="00236CE1" w:rsidRDefault="00236CE1" w:rsidP="00C02210">
      <w:pPr>
        <w:pStyle w:val="21"/>
      </w:pPr>
      <w:bookmarkStart w:id="0" w:name="bookmark5"/>
      <w:r>
        <w:rPr>
          <w:b/>
          <w:bCs/>
        </w:rPr>
        <w:t>2. Понятие личного дела воспитанника</w:t>
      </w:r>
      <w:bookmarkEnd w:id="0"/>
      <w:r>
        <w:rPr>
          <w:b/>
          <w:bCs/>
        </w:rPr>
        <w:t>.</w:t>
      </w:r>
    </w:p>
    <w:p w:rsidR="00236CE1" w:rsidRDefault="00236CE1" w:rsidP="00C02210">
      <w:pPr>
        <w:pStyle w:val="6"/>
      </w:pPr>
      <w:r>
        <w:t>2.1. Личное дело воспитанника МБДОУ - это совокупность данных о воспитаннике, представленных в виде соответствующих документов (или их заверенных копий). Личное дело воспитанника представляет собой индивидуальную папку с файлами, в которой находятся документы (или их заверенные копии).</w:t>
      </w:r>
    </w:p>
    <w:p w:rsidR="00236CE1" w:rsidRDefault="00236CE1" w:rsidP="00C02210">
      <w:pPr>
        <w:pStyle w:val="6"/>
      </w:pPr>
      <w:r>
        <w:t>2.2. Личное дело ведется на каждого воспитанника МБДОУ с момента зачисления в МБДОУ и до отчисления воспитанника из МБДОУ в связи с прекращением образовательных отношений.</w:t>
      </w:r>
    </w:p>
    <w:p w:rsidR="00236CE1" w:rsidRDefault="00236CE1" w:rsidP="00C02210">
      <w:pPr>
        <w:pStyle w:val="21"/>
      </w:pPr>
      <w:bookmarkStart w:id="1" w:name="bookmark6"/>
      <w:r>
        <w:rPr>
          <w:b/>
          <w:bCs/>
        </w:rPr>
        <w:t>3. Формирование личного дела при зачислении в МБДОУ</w:t>
      </w:r>
      <w:bookmarkEnd w:id="1"/>
    </w:p>
    <w:p w:rsidR="00236CE1" w:rsidRDefault="00236CE1" w:rsidP="00C02210">
      <w:pPr>
        <w:pStyle w:val="6"/>
      </w:pPr>
      <w:r>
        <w:t>3.1.   На каждого воспитанника, принятого (зачисленного) в МБДОУ, формируется личное дело.</w:t>
      </w:r>
    </w:p>
    <w:p w:rsidR="00236CE1" w:rsidRDefault="00236CE1" w:rsidP="00C02210">
      <w:pPr>
        <w:pStyle w:val="6"/>
      </w:pPr>
      <w:r>
        <w:t>3.2.  В личное дело воспитанника вкладываются следующие документы:</w:t>
      </w:r>
    </w:p>
    <w:p w:rsidR="00236CE1" w:rsidRDefault="00236CE1" w:rsidP="00C02210">
      <w:pPr>
        <w:pStyle w:val="6"/>
      </w:pPr>
      <w:r>
        <w:t>-   заявление родителей (законных представителей) о приеме;</w:t>
      </w:r>
    </w:p>
    <w:p w:rsidR="00236CE1" w:rsidRDefault="00236CE1" w:rsidP="00C02210">
      <w:pPr>
        <w:pStyle w:val="6"/>
      </w:pPr>
      <w:r>
        <w:t>-    согласие родителей (законных представителей) воспитанника на обработку их персональных данных и персональных данных ребенка;</w:t>
      </w:r>
    </w:p>
    <w:p w:rsidR="00236CE1" w:rsidRDefault="00236CE1" w:rsidP="00C02210">
      <w:pPr>
        <w:pStyle w:val="6"/>
      </w:pPr>
      <w:r>
        <w:t>-   свидетельство о рождении ребенка (копия);</w:t>
      </w:r>
    </w:p>
    <w:p w:rsidR="00236CE1" w:rsidRDefault="00236CE1" w:rsidP="00C02210">
      <w:pPr>
        <w:pStyle w:val="6"/>
      </w:pPr>
      <w:r>
        <w:t>- полис обязательного медицинского страхования ребенка (копия),</w:t>
      </w:r>
    </w:p>
    <w:p w:rsidR="00236CE1" w:rsidRDefault="00236CE1" w:rsidP="00C02210">
      <w:pPr>
        <w:pStyle w:val="6"/>
      </w:pPr>
      <w:r>
        <w:t>- документ, удостоверяющий личность родителя (законного представителя) (копия);</w:t>
      </w:r>
    </w:p>
    <w:p w:rsidR="00236CE1" w:rsidRDefault="00236CE1" w:rsidP="00C02210">
      <w:pPr>
        <w:pStyle w:val="6"/>
      </w:pPr>
      <w:r>
        <w:t xml:space="preserve">- документ, удостоверяющий личность иностранного гражданина и лица без гражданства в Российской Федерации (копия); документ, подтверждающий родство заявителя (или законность представления прав ребенка) (копия); документ, подтверждающий право заявителя на пребывание в Российской Федерации (копия) - </w:t>
      </w:r>
      <w:r>
        <w:rPr>
          <w:rStyle w:val="10"/>
        </w:rPr>
        <w:t>для детей, являющихся иностранными гражданами или лицами без гражданства</w:t>
      </w:r>
      <w:r>
        <w:t>;</w:t>
      </w:r>
    </w:p>
    <w:p w:rsidR="00236CE1" w:rsidRDefault="00236CE1" w:rsidP="00C02210">
      <w:pPr>
        <w:pStyle w:val="6"/>
      </w:pPr>
      <w:r>
        <w:t xml:space="preserve">-     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 - </w:t>
      </w:r>
      <w:r>
        <w:rPr>
          <w:rStyle w:val="10"/>
        </w:rPr>
        <w:t>для детей, проживающих на закрепленной территории</w:t>
      </w:r>
      <w:r>
        <w:t>;</w:t>
      </w:r>
    </w:p>
    <w:p w:rsidR="00236CE1" w:rsidRDefault="00236CE1" w:rsidP="00C02210">
      <w:pPr>
        <w:pStyle w:val="6"/>
      </w:pPr>
      <w:r>
        <w:t xml:space="preserve">-       договор об образовании по образовательным программам дошкольного образования между родителями (законными представителями) и МБДОУ. </w:t>
      </w:r>
    </w:p>
    <w:p w:rsidR="00236CE1" w:rsidRDefault="00236CE1" w:rsidP="00C02210">
      <w:pPr>
        <w:pStyle w:val="6"/>
      </w:pPr>
      <w:r>
        <w:t>3.3.  Представленные копии документов заверяются подписью заведующего МБДОУ и печатью МБДОУ.</w:t>
      </w:r>
    </w:p>
    <w:p w:rsidR="00236CE1" w:rsidRDefault="00236CE1" w:rsidP="00C02210">
      <w:pPr>
        <w:pStyle w:val="6"/>
      </w:pPr>
      <w:r>
        <w:t>3.4. При формировании личного дела воспитанника вкладывать в него документы (или заверенные копии документов), не обозначенные в п. 3.6 Порядка, запрещено.</w:t>
      </w:r>
    </w:p>
    <w:p w:rsidR="00236CE1" w:rsidRDefault="00236CE1" w:rsidP="00DD6B01">
      <w:pPr>
        <w:pStyle w:val="6"/>
      </w:pPr>
      <w:r>
        <w:t>3.5. Личное дело содержит опись документов.</w:t>
      </w:r>
      <w:bookmarkStart w:id="2" w:name="bookmark7"/>
    </w:p>
    <w:p w:rsidR="00236CE1" w:rsidRDefault="00236CE1" w:rsidP="00DD6B01">
      <w:pPr>
        <w:pStyle w:val="6"/>
      </w:pPr>
    </w:p>
    <w:p w:rsidR="00236CE1" w:rsidRPr="00DD6B01" w:rsidRDefault="00236CE1" w:rsidP="00DD6B01">
      <w:pPr>
        <w:pStyle w:val="6"/>
        <w:rPr>
          <w:b/>
          <w:bCs/>
        </w:rPr>
      </w:pPr>
      <w:r w:rsidRPr="00DD6B01">
        <w:rPr>
          <w:b/>
          <w:bCs/>
        </w:rPr>
        <w:t xml:space="preserve">   4.   Оформление личного дела воспитанника при поступлении в МБДОУ </w:t>
      </w:r>
      <w:bookmarkEnd w:id="2"/>
    </w:p>
    <w:p w:rsidR="00236CE1" w:rsidRDefault="00236CE1" w:rsidP="00C02210">
      <w:pPr>
        <w:pStyle w:val="21"/>
      </w:pPr>
      <w:r>
        <w:rPr>
          <w:b/>
          <w:bCs/>
        </w:rPr>
        <w:t xml:space="preserve">           из другой организации, осуществляющей образовательную деятельность.</w:t>
      </w:r>
    </w:p>
    <w:p w:rsidR="00236CE1" w:rsidRDefault="00236CE1" w:rsidP="00C02210">
      <w:pPr>
        <w:pStyle w:val="21"/>
      </w:pPr>
      <w:r>
        <w:t>4.1. На воспитанников, ранее посещавших другую организацию, осуществляющую образовательную деятельность, и зачисленных в МБДОУ, продолжается ведение личного дела. Личное дело представляют в МБДОУ родители (законные представители) воспитанника.</w:t>
      </w:r>
    </w:p>
    <w:p w:rsidR="00236CE1" w:rsidRDefault="00236CE1" w:rsidP="00C02210">
      <w:pPr>
        <w:pStyle w:val="21"/>
      </w:pPr>
      <w:r>
        <w:t>4.2. В личное дело воспитанника вкладываются следующие документы:</w:t>
      </w:r>
    </w:p>
    <w:p w:rsidR="00236CE1" w:rsidRDefault="00236CE1" w:rsidP="00C02210">
      <w:pPr>
        <w:pStyle w:val="6"/>
      </w:pPr>
      <w:r>
        <w:t>-   заявление родителей (законных представителей) о приеме в данное ДОУ;</w:t>
      </w:r>
    </w:p>
    <w:p w:rsidR="00236CE1" w:rsidRDefault="00236CE1" w:rsidP="00C02210">
      <w:pPr>
        <w:pStyle w:val="6"/>
      </w:pPr>
      <w:r>
        <w:t>-    согласие родителей (законных представителей) воспитанника на обработку их персональных данных и персональных данных ребенка;</w:t>
      </w:r>
    </w:p>
    <w:p w:rsidR="00236CE1" w:rsidRPr="00C02210" w:rsidRDefault="00236CE1" w:rsidP="00637E33">
      <w:pPr>
        <w:pStyle w:val="6"/>
      </w:pPr>
      <w:r w:rsidRPr="00C02210">
        <w:t>-     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 (для детей, проживающих на закрепленной территории);</w:t>
      </w:r>
    </w:p>
    <w:p w:rsidR="00236CE1" w:rsidRPr="00C02210" w:rsidRDefault="00236CE1" w:rsidP="00C0221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02210">
        <w:rPr>
          <w:rFonts w:ascii="Times New Roman" w:hAnsi="Times New Roman" w:cs="Times New Roman"/>
          <w:sz w:val="24"/>
          <w:szCs w:val="24"/>
          <w:lang w:eastAsia="ru-RU"/>
        </w:rPr>
        <w:t>-      иные документы, обозначенные в п.3.2 настоящего Порядка (в случае их отсутствия в личном деле).</w:t>
      </w:r>
    </w:p>
    <w:p w:rsidR="00236CE1" w:rsidRPr="00C02210" w:rsidRDefault="00236CE1" w:rsidP="00C0221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4.3. </w:t>
      </w:r>
      <w:r w:rsidRPr="00C02210">
        <w:rPr>
          <w:rFonts w:ascii="Times New Roman" w:hAnsi="Times New Roman" w:cs="Times New Roman"/>
          <w:sz w:val="24"/>
          <w:szCs w:val="24"/>
          <w:lang w:eastAsia="ru-RU"/>
        </w:rPr>
        <w:t>Представленные копии документов заверяются подписью заведующего МБДОУ и печатью МБДОУ.</w:t>
      </w:r>
    </w:p>
    <w:p w:rsidR="00236CE1" w:rsidRPr="00C02210" w:rsidRDefault="00236CE1" w:rsidP="00C0221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4.4</w:t>
      </w:r>
      <w:r w:rsidRPr="00C02210">
        <w:rPr>
          <w:rFonts w:ascii="Times New Roman" w:hAnsi="Times New Roman" w:cs="Times New Roman"/>
          <w:sz w:val="24"/>
          <w:szCs w:val="24"/>
          <w:lang w:eastAsia="ru-RU"/>
        </w:rPr>
        <w:t>  В случае, если родителями (законными представителями) ребенка не представлено личное дело, МБДОУ оформляет личное дело в соответствии с правилами, установленными в разделе 3 настоящего Порядка.</w:t>
      </w:r>
    </w:p>
    <w:p w:rsidR="00236CE1" w:rsidRPr="00C02210" w:rsidRDefault="00236CE1" w:rsidP="00C0221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bookmarkStart w:id="3" w:name="bookmark8"/>
      <w:r w:rsidRPr="00C0221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Ведение личного дела</w:t>
      </w:r>
      <w:bookmarkEnd w:id="3"/>
    </w:p>
    <w:p w:rsidR="00236CE1" w:rsidRPr="00C02210" w:rsidRDefault="00236CE1" w:rsidP="00C0221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5.1.</w:t>
      </w:r>
      <w:r w:rsidRPr="00C02210">
        <w:rPr>
          <w:rFonts w:ascii="Times New Roman" w:hAnsi="Times New Roman" w:cs="Times New Roman"/>
          <w:sz w:val="24"/>
          <w:szCs w:val="24"/>
          <w:lang w:eastAsia="ru-RU"/>
        </w:rPr>
        <w:t xml:space="preserve"> Личное дело имеет номер, соответствующий номеру в книге учета движения воспитанников. Номер на личное дело проставляет воспитатель (или иное лицо, назначенное приказом заведующего МБДОУ).</w:t>
      </w:r>
    </w:p>
    <w:p w:rsidR="00236CE1" w:rsidRPr="00C02210" w:rsidRDefault="00236CE1" w:rsidP="00C0221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5.2</w:t>
      </w:r>
      <w:r w:rsidRPr="00C02210">
        <w:rPr>
          <w:rFonts w:ascii="Times New Roman" w:hAnsi="Times New Roman" w:cs="Times New Roman"/>
          <w:sz w:val="24"/>
          <w:szCs w:val="24"/>
          <w:lang w:eastAsia="ru-RU"/>
        </w:rPr>
        <w:t>  Формирование          личного дела воспитанника осуществляет воспитатель.</w:t>
      </w:r>
    </w:p>
    <w:p w:rsidR="00236CE1" w:rsidRPr="00C02210" w:rsidRDefault="00236CE1" w:rsidP="00C0221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5.3. </w:t>
      </w:r>
      <w:r w:rsidRPr="00C02210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учебного года в личное дело воспитанника могут дополнительно вкладываться документы (их копии):</w:t>
      </w:r>
    </w:p>
    <w:p w:rsidR="00236CE1" w:rsidRPr="00C02210" w:rsidRDefault="00236CE1" w:rsidP="00C0221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02210">
        <w:rPr>
          <w:rFonts w:ascii="Times New Roman" w:hAnsi="Times New Roman" w:cs="Times New Roman"/>
          <w:sz w:val="24"/>
          <w:szCs w:val="24"/>
          <w:lang w:eastAsia="ru-RU"/>
        </w:rPr>
        <w:t>- дополнительное соглашение (дополнительные соглашения) к договору;</w:t>
      </w:r>
    </w:p>
    <w:p w:rsidR="00236CE1" w:rsidRPr="00C02210" w:rsidRDefault="00236CE1" w:rsidP="00C0221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02210">
        <w:rPr>
          <w:rFonts w:ascii="Times New Roman" w:hAnsi="Times New Roman" w:cs="Times New Roman"/>
          <w:sz w:val="24"/>
          <w:szCs w:val="24"/>
          <w:lang w:eastAsia="ru-RU"/>
        </w:rPr>
        <w:t>- заявление родителей (законных представителей) ребенка о приеме на обучение по дополнительным общеразвивающим программам;</w:t>
      </w:r>
    </w:p>
    <w:p w:rsidR="00236CE1" w:rsidRPr="00C02210" w:rsidRDefault="00236CE1" w:rsidP="00C0221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02210">
        <w:rPr>
          <w:rFonts w:ascii="Times New Roman" w:hAnsi="Times New Roman" w:cs="Times New Roman"/>
          <w:sz w:val="24"/>
          <w:szCs w:val="24"/>
          <w:lang w:eastAsia="ru-RU"/>
        </w:rPr>
        <w:t>- договор на оказание платных дополнительных образовательных услуг;</w:t>
      </w:r>
    </w:p>
    <w:p w:rsidR="00236CE1" w:rsidRPr="00C02210" w:rsidRDefault="00236CE1" w:rsidP="00C0221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02210">
        <w:rPr>
          <w:rFonts w:ascii="Times New Roman" w:hAnsi="Times New Roman" w:cs="Times New Roman"/>
          <w:sz w:val="24"/>
          <w:szCs w:val="24"/>
          <w:lang w:eastAsia="ru-RU"/>
        </w:rPr>
        <w:t>- иные документы (перечень может быть дополнен).</w:t>
      </w:r>
    </w:p>
    <w:p w:rsidR="00236CE1" w:rsidRDefault="00236CE1" w:rsidP="00C02210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4" w:name="bookmark9"/>
    </w:p>
    <w:p w:rsidR="00236CE1" w:rsidRPr="00C02210" w:rsidRDefault="00236CE1" w:rsidP="00C0221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0221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6. Хранение личных дел воспитанников.</w:t>
      </w:r>
      <w:bookmarkEnd w:id="4"/>
    </w:p>
    <w:p w:rsidR="00236CE1" w:rsidRPr="00C02210" w:rsidRDefault="00236CE1" w:rsidP="00C0221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6.1. </w:t>
      </w:r>
      <w:r w:rsidRPr="00C02210">
        <w:rPr>
          <w:rFonts w:ascii="Times New Roman" w:hAnsi="Times New Roman" w:cs="Times New Roman"/>
          <w:sz w:val="24"/>
          <w:szCs w:val="24"/>
          <w:lang w:eastAsia="ru-RU"/>
        </w:rPr>
        <w:t>Личные дела воспитанников каждой группы формируются в одну папку. В папку вкладывается список группы в алфавитном порядке с указанием номера личного дела.</w:t>
      </w:r>
    </w:p>
    <w:p w:rsidR="00236CE1" w:rsidRPr="00C02210" w:rsidRDefault="00236CE1" w:rsidP="00C0221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6.2. </w:t>
      </w:r>
      <w:r w:rsidRPr="00C02210">
        <w:rPr>
          <w:rFonts w:ascii="Times New Roman" w:hAnsi="Times New Roman" w:cs="Times New Roman"/>
          <w:sz w:val="24"/>
          <w:szCs w:val="24"/>
          <w:lang w:eastAsia="ru-RU"/>
        </w:rPr>
        <w:t>Личные дела располагаются в папке в алфавитном порядке.</w:t>
      </w:r>
    </w:p>
    <w:p w:rsidR="00236CE1" w:rsidRPr="00C02210" w:rsidRDefault="00236CE1" w:rsidP="00C0221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6.3.  </w:t>
      </w:r>
      <w:r w:rsidRPr="00C02210">
        <w:rPr>
          <w:rFonts w:ascii="Times New Roman" w:hAnsi="Times New Roman" w:cs="Times New Roman"/>
          <w:sz w:val="24"/>
          <w:szCs w:val="24"/>
          <w:lang w:eastAsia="ru-RU"/>
        </w:rPr>
        <w:t xml:space="preserve"> Папки с личными делами хранятся в кабинете заведующего МБДОУ.</w:t>
      </w:r>
    </w:p>
    <w:p w:rsidR="00236CE1" w:rsidRPr="00C02210" w:rsidRDefault="00236CE1" w:rsidP="00C0221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6.4.  </w:t>
      </w:r>
      <w:r w:rsidRPr="00C02210">
        <w:rPr>
          <w:rFonts w:ascii="Times New Roman" w:hAnsi="Times New Roman" w:cs="Times New Roman"/>
          <w:sz w:val="24"/>
          <w:szCs w:val="24"/>
          <w:lang w:eastAsia="ru-RU"/>
        </w:rPr>
        <w:t xml:space="preserve"> Выдача личных дел воспитателям для работы осуществляется заведующим МБДОУ.</w:t>
      </w:r>
    </w:p>
    <w:p w:rsidR="00236CE1" w:rsidRPr="00C02210" w:rsidRDefault="00236CE1" w:rsidP="00C0221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bookmarkStart w:id="5" w:name="bookmark10"/>
      <w:r w:rsidRPr="00C0221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Порядок выдачи личных дел воспитанников при выбытии из МБДОУ.</w:t>
      </w:r>
      <w:bookmarkEnd w:id="5"/>
    </w:p>
    <w:p w:rsidR="00236CE1" w:rsidRPr="00C02210" w:rsidRDefault="00236CE1" w:rsidP="00C0221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7.1</w:t>
      </w:r>
      <w:r w:rsidRPr="00C02210">
        <w:rPr>
          <w:rFonts w:ascii="Times New Roman" w:hAnsi="Times New Roman" w:cs="Times New Roman"/>
          <w:sz w:val="24"/>
          <w:szCs w:val="24"/>
          <w:lang w:eastAsia="ru-RU"/>
        </w:rPr>
        <w:t>  Выдача личного дела родителям воспитанника производится заведующим МБДОУ после издания приказа МБДОУ об отчислении воспитанника.</w:t>
      </w:r>
    </w:p>
    <w:p w:rsidR="00236CE1" w:rsidRPr="00C02210" w:rsidRDefault="00236CE1" w:rsidP="00C0221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7.2. </w:t>
      </w:r>
      <w:r w:rsidRPr="00C02210">
        <w:rPr>
          <w:rFonts w:ascii="Times New Roman" w:hAnsi="Times New Roman" w:cs="Times New Roman"/>
          <w:sz w:val="24"/>
          <w:szCs w:val="24"/>
          <w:lang w:eastAsia="ru-RU"/>
        </w:rPr>
        <w:t>При выдаче личного дела заведующий МБДОУ делает отметку о выдаче личного дела в книге учета движения детей.</w:t>
      </w:r>
    </w:p>
    <w:p w:rsidR="00236CE1" w:rsidRPr="00C02210" w:rsidRDefault="00236CE1" w:rsidP="00C0221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7.3.</w:t>
      </w:r>
      <w:r w:rsidRPr="00C02210">
        <w:rPr>
          <w:rFonts w:ascii="Times New Roman" w:hAnsi="Times New Roman" w:cs="Times New Roman"/>
          <w:sz w:val="24"/>
          <w:szCs w:val="24"/>
          <w:lang w:eastAsia="ru-RU"/>
        </w:rPr>
        <w:t xml:space="preserve"> Личные дела воспитанников, завершивших дошкольное образование, а также личные дела, не затребованные родителями (законными представителями) воспитанников, передаются в архив МБДОУ, где хранятся в течение 3 лет со дня отчисления воспитанника из МБДОУ.</w:t>
      </w:r>
    </w:p>
    <w:p w:rsidR="00236CE1" w:rsidRPr="00C02210" w:rsidRDefault="00236CE1" w:rsidP="00C0221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</w:r>
      <w:r w:rsidRPr="00047C66">
        <w:rPr>
          <w:rFonts w:ascii="Times New Roman" w:hAnsi="Times New Roman" w:cs="Times New Roman"/>
          <w:noProof/>
          <w:color w:val="0000FF"/>
          <w:sz w:val="24"/>
          <w:szCs w:val="24"/>
          <w:lang w:eastAsia="ru-RU"/>
        </w:rPr>
        <w:pict>
          <v:rect id="AutoShape 1" o:spid="_x0000_s1026" alt="Описание: https://edu.tatar.ru/upload/organization/4221.jpg" href="https://edu.tatar.ru/nkamsk" style="width:201pt;height:201pt;visibility:visible;mso-position-horizontal-relative:char;mso-position-vertical-relative:line" o:button="t" filled="f" stroked="f">
            <v:fill o:detectmouseclick="t"/>
            <o:lock v:ext="edit" aspectratio="t"/>
            <w10:anchorlock/>
          </v:rect>
        </w:pict>
      </w:r>
      <w:bookmarkStart w:id="6" w:name="_GoBack"/>
      <w:bookmarkEnd w:id="6"/>
    </w:p>
    <w:sectPr w:rsidR="00236CE1" w:rsidRPr="00C02210" w:rsidSect="00F24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87F3B"/>
    <w:multiLevelType w:val="multilevel"/>
    <w:tmpl w:val="9606F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54631501"/>
    <w:multiLevelType w:val="multilevel"/>
    <w:tmpl w:val="E348C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7F622E17"/>
    <w:multiLevelType w:val="multilevel"/>
    <w:tmpl w:val="B2724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210"/>
    <w:rsid w:val="00047C66"/>
    <w:rsid w:val="00061B89"/>
    <w:rsid w:val="00236CE1"/>
    <w:rsid w:val="002625E4"/>
    <w:rsid w:val="00276A9F"/>
    <w:rsid w:val="004C10ED"/>
    <w:rsid w:val="005657D6"/>
    <w:rsid w:val="00593D8C"/>
    <w:rsid w:val="005D6FC4"/>
    <w:rsid w:val="005D72B7"/>
    <w:rsid w:val="00637E33"/>
    <w:rsid w:val="009B3EA8"/>
    <w:rsid w:val="00B43DC4"/>
    <w:rsid w:val="00C02210"/>
    <w:rsid w:val="00C2307B"/>
    <w:rsid w:val="00CF2181"/>
    <w:rsid w:val="00DD6B01"/>
    <w:rsid w:val="00F24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5F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">
    <w:name w:val="6"/>
    <w:basedOn w:val="Normal"/>
    <w:uiPriority w:val="99"/>
    <w:rsid w:val="00C02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21"/>
    <w:basedOn w:val="Normal"/>
    <w:uiPriority w:val="99"/>
    <w:rsid w:val="00C02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10"/>
    <w:basedOn w:val="DefaultParagraphFont"/>
    <w:uiPriority w:val="99"/>
    <w:rsid w:val="00C022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935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5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9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93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93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93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935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93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93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93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5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5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5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5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993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993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4</Pages>
  <Words>1127</Words>
  <Characters>6427</Characters>
  <Application>Microsoft Office Outlook</Application>
  <DocSecurity>0</DocSecurity>
  <Lines>0</Lines>
  <Paragraphs>0</Paragraphs>
  <ScaleCrop>false</ScaleCrop>
  <Company>Школа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5</cp:revision>
  <cp:lastPrinted>2017-12-04T10:22:00Z</cp:lastPrinted>
  <dcterms:created xsi:type="dcterms:W3CDTF">2018-02-10T21:26:00Z</dcterms:created>
  <dcterms:modified xsi:type="dcterms:W3CDTF">2017-12-05T21:25:00Z</dcterms:modified>
</cp:coreProperties>
</file>